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0073BC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703187">
        <w:rPr>
          <w:rFonts w:ascii="Verdana" w:hAnsi="Verdana"/>
          <w:b/>
          <w:sz w:val="24"/>
          <w:szCs w:val="24"/>
        </w:rPr>
        <w:t>B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4B9FA6E0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703187">
        <w:rPr>
          <w:rFonts w:ascii="Verdana" w:hAnsi="Verdana"/>
          <w:sz w:val="18"/>
          <w:szCs w:val="18"/>
        </w:rPr>
        <w:t xml:space="preserve">Nieuwbouw IKC </w:t>
      </w:r>
      <w:proofErr w:type="spellStart"/>
      <w:r w:rsidR="00703187">
        <w:rPr>
          <w:rFonts w:ascii="Verdana" w:hAnsi="Verdana"/>
          <w:sz w:val="18"/>
          <w:szCs w:val="18"/>
        </w:rPr>
        <w:t>Middenwaard</w:t>
      </w:r>
      <w:proofErr w:type="spellEnd"/>
      <w:r w:rsidR="00703187">
        <w:rPr>
          <w:rFonts w:ascii="Verdana" w:hAnsi="Verdana"/>
          <w:sz w:val="18"/>
          <w:szCs w:val="18"/>
        </w:rPr>
        <w:t xml:space="preserve"> </w:t>
      </w:r>
    </w:p>
    <w:p w14:paraId="0B432BD3" w14:textId="7117A7A2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03187">
        <w:rPr>
          <w:rFonts w:ascii="Verdana" w:hAnsi="Verdana"/>
          <w:sz w:val="18"/>
          <w:szCs w:val="18"/>
        </w:rPr>
        <w:t>2025_0087</w:t>
      </w:r>
    </w:p>
    <w:p w14:paraId="2AF4FDCB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77777777" w:rsidR="002A791E" w:rsidRPr="002B0247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B665EEE" w14:textId="77777777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71547579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502B98D2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31B80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2B103E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4D23973" w14:textId="77777777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FF2E43D" w14:textId="77777777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542AF4D7" w14:textId="77777777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EFFBF8A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0463C609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1566" w14:textId="77777777" w:rsidR="00703187" w:rsidRDefault="00703187">
      <w:r>
        <w:separator/>
      </w:r>
    </w:p>
  </w:endnote>
  <w:endnote w:type="continuationSeparator" w:id="0">
    <w:p w14:paraId="104B4AAE" w14:textId="77777777"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F905" w14:textId="77777777" w:rsidR="00703187" w:rsidRDefault="00703187">
      <w:r>
        <w:separator/>
      </w:r>
    </w:p>
  </w:footnote>
  <w:footnote w:type="continuationSeparator" w:id="0">
    <w:p w14:paraId="3EBFDFE2" w14:textId="77777777"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A2EE4"/>
    <w:rsid w:val="006C3075"/>
    <w:rsid w:val="006E0BEB"/>
    <w:rsid w:val="006F2849"/>
    <w:rsid w:val="00702C64"/>
    <w:rsid w:val="00703187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4680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64364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30F7D"/>
    <w:rsid w:val="00E349B7"/>
    <w:rsid w:val="00E354D4"/>
    <w:rsid w:val="00E82DDA"/>
    <w:rsid w:val="00EC582C"/>
    <w:rsid w:val="00EC5A8E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8773\OneDrive%20-%20Gemeente%20Amstelveen\Inkoopdossiers\2025\I&amp;A_2025_0087%20Nieuwbouw%20Kindcentrum%20Middenwaard\2%20Aankondigen,%20Aanmelden,%20Selecteren\1%20Selectiefase\Standaardformulier%20B%20Referentieformat%20Aveen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F4R4SHKKDZ5C-1075551559-120581</_dlc_DocId>
    <_dlc_DocIdUrl xmlns="b27a60b8-0f91-45e7-94a6-6d968b8d2558">
      <Url>https://amstelveen.sharepoint.com/sites/IenA/_layouts/15/DocIdRedir.aspx?ID=F4R4SHKKDZ5C-1075551559-120581</Url>
      <Description>F4R4SHKKDZ5C-1075551559-120581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3DAE4599-3985-495A-A4CF-B91D3522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Standaardformulier B Referentieformat Aveen</Template>
  <TotalTime>2</TotalTime>
  <Pages>1</Pages>
  <Words>129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1</cp:revision>
  <cp:lastPrinted>2017-03-20T10:31:00Z</cp:lastPrinted>
  <dcterms:created xsi:type="dcterms:W3CDTF">2025-07-25T07:32:00Z</dcterms:created>
  <dcterms:modified xsi:type="dcterms:W3CDTF">2025-07-25T07:34:00Z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f776c530-2a8b-492b-83da-a8142fbb8449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</Properties>
</file>